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23D8C6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B169DF">
        <w:rPr>
          <w:rFonts w:ascii="Corbel" w:hAnsi="Corbel"/>
          <w:bCs/>
          <w:i/>
        </w:rPr>
        <w:t xml:space="preserve">Załącznik nr </w:t>
      </w:r>
      <w:r w:rsidR="006F31E2" w:rsidRPr="00B169DF">
        <w:rPr>
          <w:rFonts w:ascii="Corbel" w:hAnsi="Corbel"/>
          <w:bCs/>
          <w:i/>
        </w:rPr>
        <w:t>1.5</w:t>
      </w:r>
      <w:r w:rsidR="00D8678B" w:rsidRPr="00B169DF">
        <w:rPr>
          <w:rFonts w:ascii="Corbel" w:hAnsi="Corbel"/>
          <w:bCs/>
          <w:i/>
        </w:rPr>
        <w:t xml:space="preserve"> do Zarządzenia</w:t>
      </w:r>
      <w:r w:rsidR="002A22BF" w:rsidRPr="00B169DF">
        <w:rPr>
          <w:rFonts w:ascii="Corbel" w:hAnsi="Corbel"/>
          <w:bCs/>
          <w:i/>
        </w:rPr>
        <w:t xml:space="preserve"> Rektora UR </w:t>
      </w:r>
      <w:r w:rsidR="00CD6897" w:rsidRPr="00B169DF">
        <w:rPr>
          <w:rFonts w:ascii="Corbel" w:hAnsi="Corbel"/>
          <w:bCs/>
          <w:i/>
        </w:rPr>
        <w:t xml:space="preserve"> nr </w:t>
      </w:r>
      <w:r w:rsidR="005F41B9">
        <w:rPr>
          <w:rFonts w:ascii="Corbel" w:hAnsi="Corbel"/>
          <w:bCs/>
          <w:i/>
        </w:rPr>
        <w:t>61/2025</w:t>
      </w:r>
    </w:p>
    <w:p w14:paraId="404013F3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54A1A08" w14:textId="2F4071B9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C313F4">
        <w:rPr>
          <w:rFonts w:ascii="Corbel" w:hAnsi="Corbel"/>
          <w:b/>
          <w:smallCaps/>
          <w:sz w:val="24"/>
          <w:szCs w:val="24"/>
        </w:rPr>
        <w:t>2025-202</w:t>
      </w:r>
      <w:r w:rsidR="003347F0">
        <w:rPr>
          <w:rFonts w:ascii="Corbel" w:hAnsi="Corbel"/>
          <w:b/>
          <w:smallCaps/>
          <w:sz w:val="24"/>
          <w:szCs w:val="24"/>
        </w:rPr>
        <w:t>7</w:t>
      </w:r>
    </w:p>
    <w:p w14:paraId="36D58D0F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1417D4B3" w14:textId="182FACB6" w:rsidR="0085747A" w:rsidRDefault="00445970" w:rsidP="00C313F4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C313F4">
        <w:rPr>
          <w:rFonts w:ascii="Corbel" w:hAnsi="Corbel"/>
          <w:sz w:val="20"/>
          <w:szCs w:val="20"/>
        </w:rPr>
        <w:t>2026/2027</w:t>
      </w:r>
    </w:p>
    <w:p w14:paraId="6E33B56B" w14:textId="77777777" w:rsidR="00C313F4" w:rsidRPr="00B169DF" w:rsidRDefault="00C313F4" w:rsidP="00C313F4">
      <w:pPr>
        <w:spacing w:after="0" w:line="240" w:lineRule="exact"/>
        <w:jc w:val="both"/>
        <w:rPr>
          <w:rFonts w:ascii="Corbel" w:hAnsi="Corbel"/>
          <w:sz w:val="24"/>
          <w:szCs w:val="24"/>
        </w:rPr>
      </w:pPr>
    </w:p>
    <w:p w14:paraId="714797D6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702A7C36" w14:textId="77777777" w:rsidTr="00A159CF">
        <w:tc>
          <w:tcPr>
            <w:tcW w:w="2694" w:type="dxa"/>
            <w:vAlign w:val="center"/>
          </w:tcPr>
          <w:p w14:paraId="6298F183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07629B3" w14:textId="42162AA7" w:rsidR="0085747A" w:rsidRPr="00B169DF" w:rsidRDefault="001439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Python w finansach </w:t>
            </w:r>
          </w:p>
        </w:tc>
      </w:tr>
      <w:tr w:rsidR="00A159CF" w:rsidRPr="00B169DF" w14:paraId="31CDDA35" w14:textId="77777777" w:rsidTr="00A159CF">
        <w:tc>
          <w:tcPr>
            <w:tcW w:w="2694" w:type="dxa"/>
            <w:vAlign w:val="center"/>
          </w:tcPr>
          <w:p w14:paraId="28EC08B2" w14:textId="77777777" w:rsidR="00A159CF" w:rsidRPr="00B169DF" w:rsidRDefault="00A159CF" w:rsidP="00A159C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02166FDB" w14:textId="38657E53" w:rsidR="00A159CF" w:rsidRPr="00B169DF" w:rsidRDefault="00143949" w:rsidP="00A159C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43949">
              <w:rPr>
                <w:rFonts w:ascii="Corbel" w:hAnsi="Corbel"/>
                <w:b w:val="0"/>
                <w:sz w:val="24"/>
                <w:szCs w:val="24"/>
              </w:rPr>
              <w:t>FiR_II_FiGC_C.3</w:t>
            </w:r>
          </w:p>
        </w:tc>
      </w:tr>
      <w:tr w:rsidR="00A159CF" w:rsidRPr="00B169DF" w14:paraId="7E7C09F3" w14:textId="77777777" w:rsidTr="00A159CF">
        <w:tc>
          <w:tcPr>
            <w:tcW w:w="2694" w:type="dxa"/>
            <w:vAlign w:val="center"/>
          </w:tcPr>
          <w:p w14:paraId="4138FF32" w14:textId="77777777" w:rsidR="00A159CF" w:rsidRPr="00B169DF" w:rsidRDefault="00A159CF" w:rsidP="00A159CF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B169DF">
              <w:rPr>
                <w:rFonts w:ascii="Corbel" w:hAnsi="Corbel"/>
                <w:sz w:val="24"/>
                <w:szCs w:val="24"/>
              </w:rPr>
              <w:t>azwa jednostki prowadzącej kierunek</w:t>
            </w:r>
          </w:p>
        </w:tc>
        <w:tc>
          <w:tcPr>
            <w:tcW w:w="7087" w:type="dxa"/>
            <w:vAlign w:val="center"/>
          </w:tcPr>
          <w:p w14:paraId="42A2E6C6" w14:textId="10ABD175" w:rsidR="00A159CF" w:rsidRPr="00B169DF" w:rsidRDefault="00A159CF" w:rsidP="00A159C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Wydział Ekonomii i Finansów </w:t>
            </w:r>
          </w:p>
        </w:tc>
      </w:tr>
      <w:tr w:rsidR="00A159CF" w:rsidRPr="00B169DF" w14:paraId="15605BD5" w14:textId="77777777" w:rsidTr="00A159CF">
        <w:tc>
          <w:tcPr>
            <w:tcW w:w="2694" w:type="dxa"/>
            <w:vAlign w:val="center"/>
          </w:tcPr>
          <w:p w14:paraId="7796AF2D" w14:textId="77777777" w:rsidR="00A159CF" w:rsidRPr="00B169DF" w:rsidRDefault="00A159CF" w:rsidP="00A159C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ACB53F2" w14:textId="2CE5621A" w:rsidR="00A159CF" w:rsidRPr="00B169DF" w:rsidRDefault="00A159CF" w:rsidP="00A159C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A159CF" w:rsidRPr="00B169DF" w14:paraId="13EF43B7" w14:textId="77777777" w:rsidTr="00A159CF">
        <w:tc>
          <w:tcPr>
            <w:tcW w:w="2694" w:type="dxa"/>
            <w:vAlign w:val="center"/>
          </w:tcPr>
          <w:p w14:paraId="2CAFCA07" w14:textId="77777777" w:rsidR="00A159CF" w:rsidRPr="00B169DF" w:rsidRDefault="00A159CF" w:rsidP="00A159C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EE64B9A" w14:textId="57AEF2DE" w:rsidR="00A159CF" w:rsidRPr="00B169DF" w:rsidRDefault="00A159CF" w:rsidP="00A159C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Finanse i rachunkowość</w:t>
            </w:r>
          </w:p>
        </w:tc>
      </w:tr>
      <w:tr w:rsidR="00A159CF" w:rsidRPr="00B169DF" w14:paraId="49FF6B76" w14:textId="77777777" w:rsidTr="00A159CF">
        <w:tc>
          <w:tcPr>
            <w:tcW w:w="2694" w:type="dxa"/>
            <w:vAlign w:val="center"/>
          </w:tcPr>
          <w:p w14:paraId="5D058531" w14:textId="77777777" w:rsidR="00A159CF" w:rsidRPr="00B169DF" w:rsidRDefault="00A159CF" w:rsidP="00A159C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7D38E1B" w14:textId="66877EDB" w:rsidR="00A159CF" w:rsidRPr="00B169DF" w:rsidRDefault="00B571A7" w:rsidP="00A159C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Drugi </w:t>
            </w:r>
            <w:r w:rsidR="00A159CF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A159CF" w:rsidRPr="00B169DF" w14:paraId="4A32AA0B" w14:textId="77777777" w:rsidTr="00A159CF">
        <w:tc>
          <w:tcPr>
            <w:tcW w:w="2694" w:type="dxa"/>
            <w:vAlign w:val="center"/>
          </w:tcPr>
          <w:p w14:paraId="66CA7CE9" w14:textId="77777777" w:rsidR="00A159CF" w:rsidRPr="00B169DF" w:rsidRDefault="00A159CF" w:rsidP="00A159C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126D7D5" w14:textId="629EFE11" w:rsidR="00A159CF" w:rsidRPr="00B169DF" w:rsidRDefault="00A159CF" w:rsidP="00A159C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Ogólnoakademicki </w:t>
            </w:r>
          </w:p>
        </w:tc>
      </w:tr>
      <w:tr w:rsidR="00A159CF" w:rsidRPr="00B169DF" w14:paraId="27B0A64F" w14:textId="77777777" w:rsidTr="00A159CF">
        <w:tc>
          <w:tcPr>
            <w:tcW w:w="2694" w:type="dxa"/>
            <w:vAlign w:val="center"/>
          </w:tcPr>
          <w:p w14:paraId="14B25386" w14:textId="77777777" w:rsidR="00A159CF" w:rsidRPr="00B169DF" w:rsidRDefault="00A159CF" w:rsidP="00A159C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83AED5C" w14:textId="4580A304" w:rsidR="00A159CF" w:rsidRPr="00B169DF" w:rsidRDefault="00DC6FF9" w:rsidP="00A159C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A159CF">
              <w:rPr>
                <w:rFonts w:ascii="Corbel" w:hAnsi="Corbel"/>
                <w:b w:val="0"/>
                <w:sz w:val="24"/>
                <w:szCs w:val="24"/>
              </w:rPr>
              <w:t xml:space="preserve">tacjonarne </w:t>
            </w:r>
          </w:p>
        </w:tc>
      </w:tr>
      <w:tr w:rsidR="00A159CF" w:rsidRPr="00B169DF" w14:paraId="38967580" w14:textId="77777777" w:rsidTr="00A159CF">
        <w:tc>
          <w:tcPr>
            <w:tcW w:w="2694" w:type="dxa"/>
            <w:vAlign w:val="center"/>
          </w:tcPr>
          <w:p w14:paraId="3EE8EDE8" w14:textId="77777777" w:rsidR="00A159CF" w:rsidRPr="00B169DF" w:rsidRDefault="00A159CF" w:rsidP="00A159C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08FBA285" w14:textId="305DF512" w:rsidR="00A159CF" w:rsidRPr="00B169DF" w:rsidRDefault="0070412C" w:rsidP="00A159C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II / </w:t>
            </w:r>
            <w:r w:rsidR="00176A9A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</w:tr>
      <w:tr w:rsidR="00A159CF" w:rsidRPr="00B169DF" w14:paraId="791AED9B" w14:textId="77777777" w:rsidTr="00A159CF">
        <w:tc>
          <w:tcPr>
            <w:tcW w:w="2694" w:type="dxa"/>
            <w:vAlign w:val="center"/>
          </w:tcPr>
          <w:p w14:paraId="7F267747" w14:textId="77777777" w:rsidR="00A159CF" w:rsidRPr="00B169DF" w:rsidRDefault="00A159CF" w:rsidP="00A159C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1BADF73" w14:textId="36430216" w:rsidR="00A159CF" w:rsidRPr="00B169DF" w:rsidRDefault="00A159CF" w:rsidP="00A159C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</w:t>
            </w:r>
            <w:r w:rsidR="00143949">
              <w:rPr>
                <w:rFonts w:ascii="Corbel" w:hAnsi="Corbel"/>
                <w:b w:val="0"/>
                <w:sz w:val="24"/>
                <w:szCs w:val="24"/>
              </w:rPr>
              <w:t xml:space="preserve">ciowy </w:t>
            </w:r>
          </w:p>
        </w:tc>
      </w:tr>
      <w:tr w:rsidR="00A159CF" w:rsidRPr="00B169DF" w14:paraId="2F83AA78" w14:textId="77777777" w:rsidTr="00A159CF">
        <w:tc>
          <w:tcPr>
            <w:tcW w:w="2694" w:type="dxa"/>
            <w:vAlign w:val="center"/>
          </w:tcPr>
          <w:p w14:paraId="191A414F" w14:textId="77777777" w:rsidR="00A159CF" w:rsidRPr="00B169DF" w:rsidRDefault="00A159CF" w:rsidP="00A159C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F4830C5" w14:textId="31E713FF" w:rsidR="00A159CF" w:rsidRPr="00B169DF" w:rsidRDefault="00A159CF" w:rsidP="00A159C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A159CF" w:rsidRPr="00B169DF" w14:paraId="368B14AB" w14:textId="77777777" w:rsidTr="00A159CF">
        <w:tc>
          <w:tcPr>
            <w:tcW w:w="2694" w:type="dxa"/>
            <w:vAlign w:val="center"/>
          </w:tcPr>
          <w:p w14:paraId="692F7A35" w14:textId="77777777" w:rsidR="00A159CF" w:rsidRPr="00B169DF" w:rsidRDefault="00A159CF" w:rsidP="00A159C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D70416F" w14:textId="7E319EAF" w:rsidR="00A159CF" w:rsidRPr="00B169DF" w:rsidRDefault="00A159CF" w:rsidP="00A159C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Sebastian Wójcik </w:t>
            </w:r>
          </w:p>
        </w:tc>
      </w:tr>
      <w:tr w:rsidR="00A159CF" w:rsidRPr="00B169DF" w14:paraId="0248BD42" w14:textId="77777777" w:rsidTr="00A159CF">
        <w:tc>
          <w:tcPr>
            <w:tcW w:w="2694" w:type="dxa"/>
            <w:vAlign w:val="center"/>
          </w:tcPr>
          <w:p w14:paraId="10A4B9B1" w14:textId="77777777" w:rsidR="00A159CF" w:rsidRPr="00B169DF" w:rsidRDefault="00A159CF" w:rsidP="00A159C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747F6A" w14:textId="230B2C4C" w:rsidR="00A159CF" w:rsidRPr="00B169DF" w:rsidRDefault="00A159CF" w:rsidP="00A159C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Sebastian Wójcik </w:t>
            </w:r>
          </w:p>
        </w:tc>
      </w:tr>
    </w:tbl>
    <w:p w14:paraId="3B9145D9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4F316A81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5CFAB15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AE324C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5F185B21" w14:textId="77777777" w:rsidTr="00C313F4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2866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248D00F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2A4C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8D55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C48A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D4DA0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7A3C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1F88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855F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5E4E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B50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7492B0D2" w14:textId="77777777" w:rsidTr="00C313F4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CE76A" w14:textId="621E292D" w:rsidR="00015B8F" w:rsidRPr="00B169DF" w:rsidRDefault="00176A9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6B2F7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C5EF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3C3CF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B97C4" w14:textId="284EFECC" w:rsidR="00015B8F" w:rsidRPr="00B169DF" w:rsidRDefault="00A6636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A238E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2C0E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F07E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E11CB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D3E0F" w14:textId="3F1FC753" w:rsidR="00015B8F" w:rsidRPr="00B169DF" w:rsidRDefault="00176A9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BF143B7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BFAEB4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19E0688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366D72C3" w14:textId="207F7B00" w:rsidR="0085747A" w:rsidRPr="00B169DF" w:rsidRDefault="00C313F4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A27B8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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1FD87723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E5F3A7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6524B95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0E2A6BFF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C7DD973" w14:textId="752DA74B" w:rsidR="00E960BB" w:rsidRDefault="00176A9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 xml:space="preserve">egzamin </w:t>
      </w:r>
    </w:p>
    <w:p w14:paraId="20C5E853" w14:textId="77777777" w:rsidR="00C313F4" w:rsidRPr="00B169DF" w:rsidRDefault="00C313F4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30BD303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E0790D0" w14:textId="77777777" w:rsidTr="00745302">
        <w:tc>
          <w:tcPr>
            <w:tcW w:w="9670" w:type="dxa"/>
          </w:tcPr>
          <w:p w14:paraId="47A41D5F" w14:textId="120FFC96" w:rsidR="0085747A" w:rsidRPr="00B169DF" w:rsidRDefault="005D69C0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podstawowych pojęć z zakresu sprawozdań finansowych, wskaźników finansowych, instrumentów rynku pieniężnego i kapitałowego.</w:t>
            </w:r>
          </w:p>
        </w:tc>
      </w:tr>
    </w:tbl>
    <w:p w14:paraId="034B6A76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F3FDDB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lastRenderedPageBreak/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502AE10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8077EAB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729337A4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A62E71" w:rsidRPr="00B169DF" w14:paraId="6EB3C4C4" w14:textId="77777777" w:rsidTr="00A62E71">
        <w:tc>
          <w:tcPr>
            <w:tcW w:w="845" w:type="dxa"/>
            <w:vAlign w:val="center"/>
          </w:tcPr>
          <w:p w14:paraId="14CA8066" w14:textId="21AA9A22" w:rsidR="00A62E71" w:rsidRPr="00B169DF" w:rsidRDefault="00A62E71" w:rsidP="00A62E7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37AC793C" w14:textId="28E7BFC7" w:rsidR="00A62E71" w:rsidRPr="00B169DF" w:rsidRDefault="00A62E71" w:rsidP="00A62E7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22250">
              <w:rPr>
                <w:rFonts w:ascii="Corbel" w:hAnsi="Corbel"/>
                <w:b w:val="0"/>
                <w:sz w:val="24"/>
                <w:szCs w:val="24"/>
              </w:rPr>
              <w:t xml:space="preserve">Zapoznanie studentów z wybranymi możliwościami </w:t>
            </w:r>
            <w:r>
              <w:rPr>
                <w:rFonts w:ascii="Corbel" w:hAnsi="Corbel"/>
                <w:b w:val="0"/>
                <w:sz w:val="24"/>
                <w:szCs w:val="24"/>
              </w:rPr>
              <w:t>języka Python w zakresie przetwarzania i analizy danych finansowych</w:t>
            </w:r>
            <w:r w:rsidRPr="00E22250">
              <w:rPr>
                <w:rFonts w:ascii="Corbel" w:hAnsi="Corbel"/>
                <w:b w:val="0"/>
                <w:sz w:val="24"/>
                <w:szCs w:val="24"/>
              </w:rPr>
              <w:t xml:space="preserve">.  </w:t>
            </w:r>
          </w:p>
        </w:tc>
      </w:tr>
      <w:tr w:rsidR="00A62E71" w:rsidRPr="00B169DF" w14:paraId="6B9E8D5D" w14:textId="77777777" w:rsidTr="00A62E71">
        <w:tc>
          <w:tcPr>
            <w:tcW w:w="845" w:type="dxa"/>
            <w:vAlign w:val="center"/>
          </w:tcPr>
          <w:p w14:paraId="01908878" w14:textId="0340DD7D" w:rsidR="00A62E71" w:rsidRPr="00B169DF" w:rsidRDefault="00A62E71" w:rsidP="00A62E71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20D02169" w14:textId="6A7DB603" w:rsidR="00A62E71" w:rsidRPr="00B169DF" w:rsidRDefault="00A62E71" w:rsidP="00A62E7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712E6">
              <w:rPr>
                <w:rFonts w:ascii="Corbel" w:hAnsi="Corbel"/>
                <w:b w:val="0"/>
                <w:sz w:val="24"/>
                <w:szCs w:val="24"/>
              </w:rPr>
              <w:t>Nabycie umiejętności programowania prostych skryptów.</w:t>
            </w:r>
          </w:p>
        </w:tc>
      </w:tr>
      <w:tr w:rsidR="00A62E71" w:rsidRPr="00B169DF" w14:paraId="70B04956" w14:textId="77777777" w:rsidTr="00A62E71">
        <w:tc>
          <w:tcPr>
            <w:tcW w:w="845" w:type="dxa"/>
            <w:vAlign w:val="center"/>
          </w:tcPr>
          <w:p w14:paraId="3CA2146C" w14:textId="1FC944D8" w:rsidR="00A62E71" w:rsidRPr="00B169DF" w:rsidRDefault="00A62E71" w:rsidP="00A62E7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21DB0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14:paraId="30F63732" w14:textId="0762CE57" w:rsidR="00A62E71" w:rsidRPr="00B169DF" w:rsidRDefault="00A62E71" w:rsidP="00A62E7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712E6">
              <w:rPr>
                <w:rFonts w:ascii="Corbel" w:hAnsi="Corbel"/>
                <w:b w:val="0"/>
                <w:sz w:val="24"/>
                <w:szCs w:val="24"/>
              </w:rPr>
              <w:t>Nabycie umiejętności wykorzystywania bibliotek języka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Python.</w:t>
            </w:r>
          </w:p>
        </w:tc>
      </w:tr>
    </w:tbl>
    <w:p w14:paraId="35FA4FB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ED119D6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16D91856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169DF" w14:paraId="21046B51" w14:textId="77777777" w:rsidTr="00596B30">
        <w:tc>
          <w:tcPr>
            <w:tcW w:w="1681" w:type="dxa"/>
            <w:vAlign w:val="center"/>
          </w:tcPr>
          <w:p w14:paraId="21875CCE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61002233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5D2CF6C9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96B30" w:rsidRPr="00B169DF" w14:paraId="4ED7680B" w14:textId="77777777" w:rsidTr="00596B30">
        <w:tc>
          <w:tcPr>
            <w:tcW w:w="1681" w:type="dxa"/>
          </w:tcPr>
          <w:p w14:paraId="4195C44A" w14:textId="3F51D863" w:rsidR="00596B30" w:rsidRPr="00B169DF" w:rsidRDefault="00596B30" w:rsidP="00596B3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299817C3" w14:textId="1BA8B496" w:rsidR="00596B30" w:rsidRPr="00B169DF" w:rsidRDefault="00596B30" w:rsidP="00214E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14EA3">
              <w:rPr>
                <w:rFonts w:ascii="Corbel" w:hAnsi="Corbel"/>
                <w:b w:val="0"/>
                <w:smallCaps w:val="0"/>
                <w:szCs w:val="24"/>
              </w:rPr>
              <w:t>Student zna podstawowe możliwości języka Python w zakresie gromadzenia, przetwarzania i analizy danych finansowych</w:t>
            </w:r>
          </w:p>
        </w:tc>
        <w:tc>
          <w:tcPr>
            <w:tcW w:w="1865" w:type="dxa"/>
          </w:tcPr>
          <w:p w14:paraId="4AD45540" w14:textId="5B56825C" w:rsidR="00596B30" w:rsidRPr="00B169DF" w:rsidRDefault="00596B30" w:rsidP="00214E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14EA3">
              <w:rPr>
                <w:rFonts w:ascii="Corbel" w:hAnsi="Corbel"/>
                <w:b w:val="0"/>
                <w:smallCaps w:val="0"/>
                <w:szCs w:val="24"/>
              </w:rPr>
              <w:t>K_W07, K_W12</w:t>
            </w:r>
          </w:p>
        </w:tc>
      </w:tr>
      <w:tr w:rsidR="00596B30" w:rsidRPr="00B169DF" w14:paraId="2C9C1398" w14:textId="77777777" w:rsidTr="00596B30">
        <w:tc>
          <w:tcPr>
            <w:tcW w:w="1681" w:type="dxa"/>
          </w:tcPr>
          <w:p w14:paraId="38BF4823" w14:textId="7EC757E0" w:rsidR="00596B30" w:rsidRPr="00B169DF" w:rsidRDefault="00596B30" w:rsidP="00596B3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1D3F2DE6" w14:textId="38BB4913" w:rsidR="00596B30" w:rsidRPr="00B169DF" w:rsidRDefault="00596B30" w:rsidP="00214E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14EA3">
              <w:rPr>
                <w:rFonts w:ascii="Corbel" w:hAnsi="Corbel"/>
                <w:b w:val="0"/>
                <w:smallCaps w:val="0"/>
                <w:szCs w:val="24"/>
              </w:rPr>
              <w:t>Student potrafi  zastosować język Python oraz środowisko  Sp</w:t>
            </w:r>
            <w:r w:rsidR="00F0201E" w:rsidRPr="00214EA3">
              <w:rPr>
                <w:rFonts w:ascii="Corbel" w:hAnsi="Corbel"/>
                <w:b w:val="0"/>
                <w:smallCaps w:val="0"/>
                <w:szCs w:val="24"/>
              </w:rPr>
              <w:t>y</w:t>
            </w:r>
            <w:r w:rsidRPr="00214EA3">
              <w:rPr>
                <w:rFonts w:ascii="Corbel" w:hAnsi="Corbel"/>
                <w:b w:val="0"/>
                <w:smallCaps w:val="0"/>
                <w:szCs w:val="24"/>
              </w:rPr>
              <w:t>der do tworzenia różnorodnych analiz finansowych oraz prezentacji graficznej wyników</w:t>
            </w:r>
          </w:p>
        </w:tc>
        <w:tc>
          <w:tcPr>
            <w:tcW w:w="1865" w:type="dxa"/>
          </w:tcPr>
          <w:p w14:paraId="1BD09976" w14:textId="006F3CD4" w:rsidR="00596B30" w:rsidRPr="00B169DF" w:rsidRDefault="00596B30" w:rsidP="00214E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14EA3">
              <w:rPr>
                <w:rFonts w:ascii="Corbel" w:hAnsi="Corbel"/>
                <w:b w:val="0"/>
                <w:smallCaps w:val="0"/>
                <w:szCs w:val="24"/>
              </w:rPr>
              <w:t>K_U07, K_U08</w:t>
            </w:r>
          </w:p>
        </w:tc>
      </w:tr>
      <w:tr w:rsidR="00596B30" w:rsidRPr="00B169DF" w14:paraId="66108F64" w14:textId="77777777" w:rsidTr="00596B30">
        <w:tc>
          <w:tcPr>
            <w:tcW w:w="1681" w:type="dxa"/>
          </w:tcPr>
          <w:p w14:paraId="7AA86BE2" w14:textId="4E7D0A29" w:rsidR="00596B30" w:rsidRPr="00B169DF" w:rsidRDefault="00596B30" w:rsidP="00596B3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2A3FA9C0" w14:textId="2DFBB591" w:rsidR="00596B30" w:rsidRPr="00B169DF" w:rsidRDefault="00596B30" w:rsidP="00214E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14EA3">
              <w:rPr>
                <w:rFonts w:ascii="Corbel" w:hAnsi="Corbel"/>
                <w:b w:val="0"/>
                <w:smallCaps w:val="0"/>
                <w:szCs w:val="24"/>
              </w:rPr>
              <w:t>Student jest gotów do podejmowania przedsiębiorczych działań przy rozwiązywaniu problemów wykorzystując wiedzę wyciągnięto poprzez analizę danych wykorzystując dedykowane narzędzia.</w:t>
            </w:r>
          </w:p>
        </w:tc>
        <w:tc>
          <w:tcPr>
            <w:tcW w:w="1865" w:type="dxa"/>
          </w:tcPr>
          <w:p w14:paraId="675FECE9" w14:textId="2C713A05" w:rsidR="00596B30" w:rsidRPr="00B169DF" w:rsidRDefault="00596B30" w:rsidP="00214E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14EA3">
              <w:rPr>
                <w:rFonts w:ascii="Corbel" w:hAnsi="Corbel"/>
                <w:b w:val="0"/>
                <w:smallCaps w:val="0"/>
                <w:szCs w:val="24"/>
              </w:rPr>
              <w:t>K_K01, K_K04</w:t>
            </w:r>
          </w:p>
        </w:tc>
      </w:tr>
    </w:tbl>
    <w:p w14:paraId="2459ECFC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8E54A7A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3200BD1F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1640ED9" w14:textId="10A5B8A4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laborator</w:t>
      </w:r>
      <w:r w:rsidR="005F76A3" w:rsidRPr="00B169DF">
        <w:rPr>
          <w:rFonts w:ascii="Corbel" w:hAnsi="Corbel"/>
          <w:sz w:val="24"/>
          <w:szCs w:val="24"/>
        </w:rPr>
        <w:t>iów</w:t>
      </w:r>
    </w:p>
    <w:p w14:paraId="569A8AB3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A6EBFC6" w14:textId="77777777" w:rsidTr="00F53AC0">
        <w:tc>
          <w:tcPr>
            <w:tcW w:w="9520" w:type="dxa"/>
          </w:tcPr>
          <w:p w14:paraId="01C7D623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2196309C" w14:textId="77777777" w:rsidTr="00F53AC0">
        <w:tc>
          <w:tcPr>
            <w:tcW w:w="9520" w:type="dxa"/>
          </w:tcPr>
          <w:p w14:paraId="34DB1947" w14:textId="77777777" w:rsidR="00F53AC0" w:rsidRDefault="00F53AC0" w:rsidP="00F53AC0">
            <w:pPr>
              <w:pStyle w:val="Akapitzlist"/>
              <w:spacing w:after="0" w:line="240" w:lineRule="auto"/>
              <w:ind w:left="63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Źródła wiarygodnych danych finansowych i statystycznych dostępnych online</w:t>
            </w:r>
          </w:p>
          <w:p w14:paraId="54659926" w14:textId="77777777" w:rsidR="00F53AC0" w:rsidRDefault="00F53AC0" w:rsidP="00F53AC0">
            <w:pPr>
              <w:pStyle w:val="Akapitzlist"/>
              <w:spacing w:after="0" w:line="240" w:lineRule="auto"/>
              <w:ind w:left="63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Interfejs programu Spyder</w:t>
            </w:r>
          </w:p>
          <w:p w14:paraId="58B13745" w14:textId="77777777" w:rsidR="00F53AC0" w:rsidRDefault="00F53AC0" w:rsidP="00F53AC0">
            <w:pPr>
              <w:pStyle w:val="Akapitzlist"/>
              <w:spacing w:after="0" w:line="240" w:lineRule="auto"/>
              <w:ind w:left="63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Wykorzystanie pakietów numpy i pandas</w:t>
            </w:r>
          </w:p>
          <w:p w14:paraId="21A2448F" w14:textId="77777777" w:rsidR="00F53AC0" w:rsidRDefault="00F53AC0" w:rsidP="00F53AC0">
            <w:pPr>
              <w:pStyle w:val="Akapitzlist"/>
              <w:spacing w:after="0" w:line="240" w:lineRule="auto"/>
              <w:ind w:left="63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Statystyka opisowa</w:t>
            </w:r>
          </w:p>
          <w:p w14:paraId="692CEA67" w14:textId="77777777" w:rsidR="00F53AC0" w:rsidRDefault="00F53AC0" w:rsidP="00F53AC0">
            <w:pPr>
              <w:pStyle w:val="Akapitzlist"/>
              <w:spacing w:after="0" w:line="240" w:lineRule="auto"/>
              <w:ind w:left="63"/>
              <w:rPr>
                <w:rFonts w:ascii="Corbel" w:hAnsi="Corbel"/>
                <w:sz w:val="24"/>
                <w:szCs w:val="24"/>
              </w:rPr>
            </w:pPr>
            <w:r w:rsidRPr="00D91F61">
              <w:rPr>
                <w:rFonts w:ascii="Corbel" w:hAnsi="Corbel"/>
                <w:sz w:val="24"/>
                <w:szCs w:val="24"/>
              </w:rPr>
              <w:t>Wizualizacja danych finansowych</w:t>
            </w:r>
          </w:p>
          <w:p w14:paraId="7B29640E" w14:textId="77777777" w:rsidR="00F53AC0" w:rsidRDefault="00F53AC0" w:rsidP="00F53AC0">
            <w:pPr>
              <w:pStyle w:val="Akapitzlist"/>
              <w:spacing w:after="0" w:line="240" w:lineRule="auto"/>
              <w:ind w:left="63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Analiza wskaźnikowa </w:t>
            </w:r>
          </w:p>
          <w:p w14:paraId="35BFFE93" w14:textId="6E59753F" w:rsidR="0085747A" w:rsidRPr="00214EA3" w:rsidRDefault="00F53AC0" w:rsidP="00214EA3">
            <w:pPr>
              <w:pStyle w:val="Akapitzlist"/>
              <w:spacing w:after="0" w:line="240" w:lineRule="auto"/>
              <w:ind w:left="63"/>
              <w:rPr>
                <w:rFonts w:ascii="Corbel" w:hAnsi="Corbel"/>
                <w:sz w:val="24"/>
                <w:szCs w:val="24"/>
              </w:rPr>
            </w:pPr>
            <w:r w:rsidRPr="00D91F61">
              <w:rPr>
                <w:rFonts w:ascii="Corbel" w:hAnsi="Corbel"/>
                <w:sz w:val="24"/>
                <w:szCs w:val="24"/>
              </w:rPr>
              <w:t>Analiza szeregów czasowych</w:t>
            </w:r>
            <w:r>
              <w:rPr>
                <w:rFonts w:ascii="Corbel" w:hAnsi="Corbel"/>
                <w:sz w:val="24"/>
                <w:szCs w:val="24"/>
              </w:rPr>
              <w:t>: modele wygładzania wykładniczego i ARIMA</w:t>
            </w:r>
          </w:p>
        </w:tc>
      </w:tr>
    </w:tbl>
    <w:p w14:paraId="7E427CB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7B7109B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2504F70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5420E22" w14:textId="3A81F229" w:rsidR="00712FA9" w:rsidRDefault="00712FA9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5D0DDA">
        <w:rPr>
          <w:rFonts w:ascii="Corbel" w:hAnsi="Corbel"/>
          <w:b w:val="0"/>
          <w:smallCaps w:val="0"/>
          <w:szCs w:val="24"/>
        </w:rPr>
        <w:t>praca przy komputerze</w:t>
      </w:r>
      <w:r>
        <w:rPr>
          <w:rFonts w:ascii="Corbel" w:hAnsi="Corbel"/>
          <w:b w:val="0"/>
          <w:smallCaps w:val="0"/>
          <w:szCs w:val="24"/>
        </w:rPr>
        <w:t xml:space="preserve">, </w:t>
      </w:r>
      <w:r w:rsidRPr="003A6A68">
        <w:rPr>
          <w:rFonts w:ascii="Corbel" w:hAnsi="Corbel"/>
          <w:b w:val="0"/>
          <w:smallCaps w:val="0"/>
          <w:szCs w:val="24"/>
        </w:rPr>
        <w:t>rozwiązywanie zadań, dyskusja</w:t>
      </w:r>
    </w:p>
    <w:p w14:paraId="2633F40D" w14:textId="77777777" w:rsidR="00925DB9" w:rsidRPr="00B169DF" w:rsidRDefault="00925DB9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F64BA9B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10B7492" w14:textId="77777777" w:rsidR="00214EA3" w:rsidRDefault="00214EA3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E698DAC" w14:textId="77777777" w:rsidR="00214EA3" w:rsidRPr="00B169DF" w:rsidRDefault="00214EA3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657A83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lastRenderedPageBreak/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5BDE4DDB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A5DA3A5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755BF00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6A5E39E9" w14:textId="77777777" w:rsidTr="00925DB9">
        <w:tc>
          <w:tcPr>
            <w:tcW w:w="1962" w:type="dxa"/>
            <w:vAlign w:val="center"/>
          </w:tcPr>
          <w:p w14:paraId="6313CC0D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0987FFA5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167062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2863DC43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A05C4DE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925DB9" w:rsidRPr="00B169DF" w14:paraId="19F07120" w14:textId="77777777" w:rsidTr="003E0769">
        <w:tc>
          <w:tcPr>
            <w:tcW w:w="1962" w:type="dxa"/>
          </w:tcPr>
          <w:p w14:paraId="495B967D" w14:textId="77777777" w:rsidR="00925DB9" w:rsidRPr="00B169DF" w:rsidRDefault="00925DB9" w:rsidP="003E076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441" w:type="dxa"/>
          </w:tcPr>
          <w:p w14:paraId="59A90E74" w14:textId="7DD86E25" w:rsidR="00925DB9" w:rsidRPr="00C473BF" w:rsidRDefault="00C473BF" w:rsidP="003E07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C473BF">
              <w:rPr>
                <w:rFonts w:ascii="Corbel" w:hAnsi="Corbel"/>
                <w:b w:val="0"/>
                <w:smallCaps w:val="0"/>
                <w:szCs w:val="24"/>
              </w:rPr>
              <w:t xml:space="preserve">gzamin </w:t>
            </w:r>
          </w:p>
        </w:tc>
        <w:tc>
          <w:tcPr>
            <w:tcW w:w="2117" w:type="dxa"/>
          </w:tcPr>
          <w:p w14:paraId="459C5833" w14:textId="77777777" w:rsidR="00925DB9" w:rsidRPr="00B169DF" w:rsidRDefault="00925DB9" w:rsidP="003E076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C1C31">
              <w:rPr>
                <w:rFonts w:ascii="Corbel" w:hAnsi="Corbel"/>
                <w:b w:val="0"/>
                <w:smallCaps w:val="0"/>
                <w:szCs w:val="24"/>
              </w:rPr>
              <w:t>lab</w:t>
            </w:r>
          </w:p>
        </w:tc>
      </w:tr>
      <w:tr w:rsidR="00925DB9" w:rsidRPr="00B169DF" w14:paraId="0809DF9D" w14:textId="77777777" w:rsidTr="003E0769">
        <w:tc>
          <w:tcPr>
            <w:tcW w:w="1962" w:type="dxa"/>
          </w:tcPr>
          <w:p w14:paraId="38308EE0" w14:textId="77777777" w:rsidR="00925DB9" w:rsidRPr="00B169DF" w:rsidRDefault="00925DB9" w:rsidP="003E076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</w:tcPr>
          <w:p w14:paraId="39E5EE55" w14:textId="5C12C3D4" w:rsidR="00925DB9" w:rsidRPr="00C473BF" w:rsidRDefault="00C473BF" w:rsidP="003E07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C473BF">
              <w:rPr>
                <w:rFonts w:ascii="Corbel" w:hAnsi="Corbel"/>
                <w:b w:val="0"/>
                <w:smallCaps w:val="0"/>
                <w:szCs w:val="24"/>
              </w:rPr>
              <w:t>gzamin</w:t>
            </w:r>
          </w:p>
        </w:tc>
        <w:tc>
          <w:tcPr>
            <w:tcW w:w="2117" w:type="dxa"/>
          </w:tcPr>
          <w:p w14:paraId="44F50D3E" w14:textId="77777777" w:rsidR="00925DB9" w:rsidRPr="00B169DF" w:rsidRDefault="00925DB9" w:rsidP="003E076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C1C31">
              <w:rPr>
                <w:rFonts w:ascii="Corbel" w:hAnsi="Corbel"/>
                <w:b w:val="0"/>
                <w:smallCaps w:val="0"/>
                <w:szCs w:val="24"/>
              </w:rPr>
              <w:t>lab</w:t>
            </w:r>
          </w:p>
        </w:tc>
      </w:tr>
      <w:tr w:rsidR="00925DB9" w:rsidRPr="00B169DF" w14:paraId="016E8F91" w14:textId="77777777" w:rsidTr="003E0769">
        <w:tc>
          <w:tcPr>
            <w:tcW w:w="1962" w:type="dxa"/>
          </w:tcPr>
          <w:p w14:paraId="7DD44693" w14:textId="77777777" w:rsidR="00925DB9" w:rsidRPr="009C54AE" w:rsidRDefault="00925DB9" w:rsidP="003E07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53A46C9D" w14:textId="77777777" w:rsidR="00925DB9" w:rsidRPr="001C1C31" w:rsidRDefault="00925DB9" w:rsidP="003E07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C1C31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65E79C93" w14:textId="77777777" w:rsidR="00925DB9" w:rsidRPr="001C1C31" w:rsidRDefault="00925DB9" w:rsidP="003E07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C1C31">
              <w:rPr>
                <w:rFonts w:ascii="Corbel" w:hAnsi="Corbel"/>
                <w:b w:val="0"/>
                <w:smallCaps w:val="0"/>
                <w:szCs w:val="24"/>
              </w:rPr>
              <w:t>lab</w:t>
            </w:r>
          </w:p>
        </w:tc>
      </w:tr>
    </w:tbl>
    <w:p w14:paraId="6BA7D7C6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10DBD19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71C1D5C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DD4683F" w14:textId="77777777" w:rsidTr="00923D7D">
        <w:tc>
          <w:tcPr>
            <w:tcW w:w="9670" w:type="dxa"/>
          </w:tcPr>
          <w:p w14:paraId="4F053586" w14:textId="59148B88" w:rsidR="0004311B" w:rsidRPr="00373694" w:rsidRDefault="0004311B" w:rsidP="00214E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73694">
              <w:rPr>
                <w:rFonts w:ascii="Corbel" w:hAnsi="Corbel"/>
                <w:b w:val="0"/>
                <w:smallCaps w:val="0"/>
                <w:szCs w:val="24"/>
              </w:rPr>
              <w:t xml:space="preserve">Zaliczenie przedmiotu następuje na podstawie </w:t>
            </w:r>
            <w:r w:rsidR="00C473BF">
              <w:rPr>
                <w:rFonts w:ascii="Corbel" w:hAnsi="Corbel"/>
                <w:b w:val="0"/>
                <w:smallCaps w:val="0"/>
                <w:szCs w:val="24"/>
              </w:rPr>
              <w:t xml:space="preserve">egzaminu </w:t>
            </w:r>
            <w:r w:rsidRPr="00373694">
              <w:rPr>
                <w:rFonts w:ascii="Corbel" w:hAnsi="Corbel"/>
                <w:b w:val="0"/>
                <w:smallCaps w:val="0"/>
                <w:szCs w:val="24"/>
              </w:rPr>
              <w:t>mającego formę pracy przy komputerze. Ocena końcowa jest ustalana według skali:</w:t>
            </w:r>
          </w:p>
          <w:p w14:paraId="15E32E7A" w14:textId="77777777" w:rsidR="0004311B" w:rsidRPr="00373694" w:rsidRDefault="0004311B" w:rsidP="0004311B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73694">
              <w:rPr>
                <w:rFonts w:ascii="Corbel" w:hAnsi="Corbel"/>
                <w:b w:val="0"/>
                <w:smallCaps w:val="0"/>
                <w:szCs w:val="24"/>
              </w:rPr>
              <w:t>poniżej 50% pkt. – niedostateczny,</w:t>
            </w:r>
          </w:p>
          <w:p w14:paraId="477AABCD" w14:textId="77777777" w:rsidR="0004311B" w:rsidRPr="00373694" w:rsidRDefault="0004311B" w:rsidP="0004311B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73694">
              <w:rPr>
                <w:rFonts w:ascii="Corbel" w:hAnsi="Corbel"/>
                <w:b w:val="0"/>
                <w:smallCaps w:val="0"/>
                <w:szCs w:val="24"/>
              </w:rPr>
              <w:t>[50 – 60%) pkt. – dostateczny,</w:t>
            </w:r>
          </w:p>
          <w:p w14:paraId="481DBB21" w14:textId="77777777" w:rsidR="0004311B" w:rsidRPr="00373694" w:rsidRDefault="0004311B" w:rsidP="0004311B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73694">
              <w:rPr>
                <w:rFonts w:ascii="Corbel" w:hAnsi="Corbel"/>
                <w:b w:val="0"/>
                <w:smallCaps w:val="0"/>
                <w:szCs w:val="24"/>
              </w:rPr>
              <w:t>[60 – 70%) pkt. – plus dostateczny,</w:t>
            </w:r>
          </w:p>
          <w:p w14:paraId="37A0AACB" w14:textId="77777777" w:rsidR="0004311B" w:rsidRPr="00373694" w:rsidRDefault="0004311B" w:rsidP="0004311B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73694">
              <w:rPr>
                <w:rFonts w:ascii="Corbel" w:hAnsi="Corbel"/>
                <w:b w:val="0"/>
                <w:smallCaps w:val="0"/>
                <w:szCs w:val="24"/>
              </w:rPr>
              <w:t>[70 – 80%) pkt. – dobry,</w:t>
            </w:r>
          </w:p>
          <w:p w14:paraId="29C5045D" w14:textId="77777777" w:rsidR="0004311B" w:rsidRPr="00373694" w:rsidRDefault="0004311B" w:rsidP="0004311B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73694">
              <w:rPr>
                <w:rFonts w:ascii="Corbel" w:hAnsi="Corbel"/>
                <w:b w:val="0"/>
                <w:smallCaps w:val="0"/>
                <w:szCs w:val="24"/>
              </w:rPr>
              <w:t>[80 – 90%) pkt. – plus dobry,</w:t>
            </w:r>
          </w:p>
          <w:p w14:paraId="49460256" w14:textId="6511D8B4" w:rsidR="0085747A" w:rsidRPr="00214EA3" w:rsidRDefault="0004311B" w:rsidP="009C54AE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73694">
              <w:rPr>
                <w:rFonts w:ascii="Corbel" w:hAnsi="Corbel"/>
                <w:b w:val="0"/>
                <w:smallCaps w:val="0"/>
                <w:szCs w:val="24"/>
              </w:rPr>
              <w:t>[90 – 100%] pkt. – bardzo dobry.</w:t>
            </w:r>
          </w:p>
        </w:tc>
      </w:tr>
    </w:tbl>
    <w:p w14:paraId="78B00BE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4C5A704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DA4EEE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21822AA9" w14:textId="77777777" w:rsidTr="003E1941">
        <w:tc>
          <w:tcPr>
            <w:tcW w:w="4962" w:type="dxa"/>
            <w:vAlign w:val="center"/>
          </w:tcPr>
          <w:p w14:paraId="3B6F46A7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6F64A03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4C8E3AB1" w14:textId="77777777" w:rsidTr="00923D7D">
        <w:tc>
          <w:tcPr>
            <w:tcW w:w="4962" w:type="dxa"/>
          </w:tcPr>
          <w:p w14:paraId="19AB5982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5D9587F9" w14:textId="5C12AAF2" w:rsidR="0085747A" w:rsidRPr="00B169DF" w:rsidRDefault="00A66368" w:rsidP="0070412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B169DF" w14:paraId="249BF850" w14:textId="77777777" w:rsidTr="00923D7D">
        <w:tc>
          <w:tcPr>
            <w:tcW w:w="4962" w:type="dxa"/>
          </w:tcPr>
          <w:p w14:paraId="076E6CF9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25749AD" w14:textId="2D2512C1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</w:t>
            </w:r>
            <w:r w:rsidR="00C473BF">
              <w:rPr>
                <w:rFonts w:ascii="Corbel" w:hAnsi="Corbel"/>
                <w:sz w:val="24"/>
                <w:szCs w:val="24"/>
              </w:rPr>
              <w:t>, egzaminie</w:t>
            </w:r>
            <w:r w:rsidRPr="00B169DF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59B234AF" w14:textId="3C17648E" w:rsidR="00C61DC5" w:rsidRPr="00B169DF" w:rsidRDefault="00214EA3" w:rsidP="0070412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C61DC5" w:rsidRPr="00B169DF" w14:paraId="25FF0AAB" w14:textId="77777777" w:rsidTr="00923D7D">
        <w:tc>
          <w:tcPr>
            <w:tcW w:w="4962" w:type="dxa"/>
          </w:tcPr>
          <w:p w14:paraId="0F5607CB" w14:textId="187A8C17" w:rsidR="00C61DC5" w:rsidRPr="00B169DF" w:rsidRDefault="00C61DC5" w:rsidP="00214E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214EA3">
              <w:rPr>
                <w:rFonts w:ascii="Corbel" w:hAnsi="Corbel"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C473BF">
              <w:rPr>
                <w:rFonts w:ascii="Corbel" w:hAnsi="Corbel"/>
                <w:sz w:val="24"/>
                <w:szCs w:val="24"/>
              </w:rPr>
              <w:t>egzaminu</w:t>
            </w:r>
            <w:r w:rsidRPr="00B169DF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7275A31A" w14:textId="54775A5F" w:rsidR="00C61DC5" w:rsidRPr="00B169DF" w:rsidRDefault="00A66368" w:rsidP="0070412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41</w:t>
            </w:r>
          </w:p>
        </w:tc>
      </w:tr>
      <w:tr w:rsidR="0085747A" w:rsidRPr="00B169DF" w14:paraId="1E17B412" w14:textId="77777777" w:rsidTr="00923D7D">
        <w:tc>
          <w:tcPr>
            <w:tcW w:w="4962" w:type="dxa"/>
          </w:tcPr>
          <w:p w14:paraId="4448FD17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F223352" w14:textId="28564080" w:rsidR="0085747A" w:rsidRPr="00B169DF" w:rsidRDefault="00176A9A" w:rsidP="0070412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B169DF" w14:paraId="3833D24B" w14:textId="77777777" w:rsidTr="00923D7D">
        <w:tc>
          <w:tcPr>
            <w:tcW w:w="4962" w:type="dxa"/>
          </w:tcPr>
          <w:p w14:paraId="0E63E3DE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9298082" w14:textId="332AC50B" w:rsidR="0085747A" w:rsidRPr="00B169DF" w:rsidRDefault="00176A9A" w:rsidP="0070412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371763A2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7561645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CA1156E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2ABFF7ED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B169DF" w14:paraId="5D2CE8A5" w14:textId="77777777" w:rsidTr="00026F77">
        <w:trPr>
          <w:trHeight w:val="397"/>
        </w:trPr>
        <w:tc>
          <w:tcPr>
            <w:tcW w:w="2359" w:type="pct"/>
          </w:tcPr>
          <w:p w14:paraId="21970635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39D5E131" w14:textId="08F6E69F" w:rsidR="0085747A" w:rsidRPr="00B169DF" w:rsidRDefault="00026F7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B169DF" w14:paraId="1BD0F496" w14:textId="77777777" w:rsidTr="00026F77">
        <w:trPr>
          <w:trHeight w:val="397"/>
        </w:trPr>
        <w:tc>
          <w:tcPr>
            <w:tcW w:w="2359" w:type="pct"/>
          </w:tcPr>
          <w:p w14:paraId="1EE5E59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74A5E862" w14:textId="02FA1218" w:rsidR="0085747A" w:rsidRPr="00B169DF" w:rsidRDefault="00026F7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3A43D112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6B86A51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7BD389E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B169DF" w14:paraId="26A369BE" w14:textId="77777777" w:rsidTr="00026F77">
        <w:trPr>
          <w:trHeight w:val="397"/>
        </w:trPr>
        <w:tc>
          <w:tcPr>
            <w:tcW w:w="5000" w:type="pct"/>
          </w:tcPr>
          <w:p w14:paraId="34FA90A8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788401D" w14:textId="77777777" w:rsidR="00351A27" w:rsidRDefault="00351A27" w:rsidP="00351A27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C5AD8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Hilpisch Yves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(2022). </w:t>
            </w:r>
            <w:r w:rsidRPr="00EC5AD8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Finanse i Python. </w:t>
            </w:r>
            <w:r w:rsidRPr="004116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Łagodne wprowadzenie do teorii finansów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r w:rsidRPr="002347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Gliwice : Wydawnictwo Helion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2337E638" w14:textId="77777777" w:rsidR="002347B4" w:rsidRDefault="002347B4" w:rsidP="00351A27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Naomi Ceder (2019). </w:t>
            </w:r>
            <w:r w:rsidRPr="002347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Python : szybko i prosto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r w:rsidRPr="002347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Gliwice : Wydawnictwo Helion</w:t>
            </w:r>
          </w:p>
          <w:p w14:paraId="7D5E5302" w14:textId="57D122EA" w:rsidR="00B57BDE" w:rsidRPr="00B169DF" w:rsidRDefault="00B57BDE" w:rsidP="00351A27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Mark Lutz (2020). </w:t>
            </w:r>
            <w:r w:rsidRPr="00B57BD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Python : wprowadzenie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r w:rsidRPr="00B57BD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Gliwice : Helion</w:t>
            </w:r>
          </w:p>
        </w:tc>
      </w:tr>
      <w:tr w:rsidR="0085747A" w:rsidRPr="00B169DF" w14:paraId="67EDE77B" w14:textId="77777777" w:rsidTr="00026F77">
        <w:trPr>
          <w:trHeight w:val="397"/>
        </w:trPr>
        <w:tc>
          <w:tcPr>
            <w:tcW w:w="5000" w:type="pct"/>
          </w:tcPr>
          <w:p w14:paraId="51E3B061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661C54CB" w14:textId="6EBBBC6F" w:rsidR="00B57BDE" w:rsidRPr="00B57BDE" w:rsidRDefault="00B57BDE" w:rsidP="00351A27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57BD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Avinash Navlani (2022) Python i praca z danymi : przetwarzanie, analiza, modelowanie i wizualizacja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r w:rsidRPr="00B57BD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Gliwice : Helion</w:t>
            </w:r>
          </w:p>
        </w:tc>
      </w:tr>
    </w:tbl>
    <w:p w14:paraId="2CD63D91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2049C06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5E25C6E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8EB837" w14:textId="77777777" w:rsidR="0070564C" w:rsidRDefault="0070564C" w:rsidP="00C16ABF">
      <w:pPr>
        <w:spacing w:after="0" w:line="240" w:lineRule="auto"/>
      </w:pPr>
      <w:r>
        <w:separator/>
      </w:r>
    </w:p>
  </w:endnote>
  <w:endnote w:type="continuationSeparator" w:id="0">
    <w:p w14:paraId="088D415D" w14:textId="77777777" w:rsidR="0070564C" w:rsidRDefault="0070564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1564BA" w14:textId="77777777" w:rsidR="0070564C" w:rsidRDefault="0070564C" w:rsidP="00C16ABF">
      <w:pPr>
        <w:spacing w:after="0" w:line="240" w:lineRule="auto"/>
      </w:pPr>
      <w:r>
        <w:separator/>
      </w:r>
    </w:p>
  </w:footnote>
  <w:footnote w:type="continuationSeparator" w:id="0">
    <w:p w14:paraId="4A3698B8" w14:textId="77777777" w:rsidR="0070564C" w:rsidRDefault="0070564C" w:rsidP="00C16ABF">
      <w:pPr>
        <w:spacing w:after="0" w:line="240" w:lineRule="auto"/>
      </w:pPr>
      <w:r>
        <w:continuationSeparator/>
      </w:r>
    </w:p>
  </w:footnote>
  <w:footnote w:id="1">
    <w:p w14:paraId="1DA40609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28B00E9"/>
    <w:multiLevelType w:val="hybridMultilevel"/>
    <w:tmpl w:val="14AED82C"/>
    <w:lvl w:ilvl="0" w:tplc="D4D46158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0" w:hanging="360"/>
      </w:pPr>
    </w:lvl>
    <w:lvl w:ilvl="2" w:tplc="0415001B" w:tentative="1">
      <w:start w:val="1"/>
      <w:numFmt w:val="lowerRoman"/>
      <w:lvlText w:val="%3."/>
      <w:lvlJc w:val="right"/>
      <w:pPr>
        <w:ind w:left="2260" w:hanging="180"/>
      </w:pPr>
    </w:lvl>
    <w:lvl w:ilvl="3" w:tplc="0415000F" w:tentative="1">
      <w:start w:val="1"/>
      <w:numFmt w:val="decimal"/>
      <w:lvlText w:val="%4."/>
      <w:lvlJc w:val="left"/>
      <w:pPr>
        <w:ind w:left="2980" w:hanging="360"/>
      </w:pPr>
    </w:lvl>
    <w:lvl w:ilvl="4" w:tplc="04150019" w:tentative="1">
      <w:start w:val="1"/>
      <w:numFmt w:val="lowerLetter"/>
      <w:lvlText w:val="%5."/>
      <w:lvlJc w:val="left"/>
      <w:pPr>
        <w:ind w:left="3700" w:hanging="360"/>
      </w:pPr>
    </w:lvl>
    <w:lvl w:ilvl="5" w:tplc="0415001B" w:tentative="1">
      <w:start w:val="1"/>
      <w:numFmt w:val="lowerRoman"/>
      <w:lvlText w:val="%6."/>
      <w:lvlJc w:val="right"/>
      <w:pPr>
        <w:ind w:left="4420" w:hanging="180"/>
      </w:pPr>
    </w:lvl>
    <w:lvl w:ilvl="6" w:tplc="0415000F" w:tentative="1">
      <w:start w:val="1"/>
      <w:numFmt w:val="decimal"/>
      <w:lvlText w:val="%7."/>
      <w:lvlJc w:val="left"/>
      <w:pPr>
        <w:ind w:left="5140" w:hanging="360"/>
      </w:pPr>
    </w:lvl>
    <w:lvl w:ilvl="7" w:tplc="04150019" w:tentative="1">
      <w:start w:val="1"/>
      <w:numFmt w:val="lowerLetter"/>
      <w:lvlText w:val="%8."/>
      <w:lvlJc w:val="left"/>
      <w:pPr>
        <w:ind w:left="5860" w:hanging="360"/>
      </w:pPr>
    </w:lvl>
    <w:lvl w:ilvl="8" w:tplc="0415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46770DB7"/>
    <w:multiLevelType w:val="hybridMultilevel"/>
    <w:tmpl w:val="14AED82C"/>
    <w:lvl w:ilvl="0" w:tplc="D4D46158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0" w:hanging="360"/>
      </w:pPr>
    </w:lvl>
    <w:lvl w:ilvl="2" w:tplc="0415001B" w:tentative="1">
      <w:start w:val="1"/>
      <w:numFmt w:val="lowerRoman"/>
      <w:lvlText w:val="%3."/>
      <w:lvlJc w:val="right"/>
      <w:pPr>
        <w:ind w:left="2260" w:hanging="180"/>
      </w:pPr>
    </w:lvl>
    <w:lvl w:ilvl="3" w:tplc="0415000F" w:tentative="1">
      <w:start w:val="1"/>
      <w:numFmt w:val="decimal"/>
      <w:lvlText w:val="%4."/>
      <w:lvlJc w:val="left"/>
      <w:pPr>
        <w:ind w:left="2980" w:hanging="360"/>
      </w:pPr>
    </w:lvl>
    <w:lvl w:ilvl="4" w:tplc="04150019" w:tentative="1">
      <w:start w:val="1"/>
      <w:numFmt w:val="lowerLetter"/>
      <w:lvlText w:val="%5."/>
      <w:lvlJc w:val="left"/>
      <w:pPr>
        <w:ind w:left="3700" w:hanging="360"/>
      </w:pPr>
    </w:lvl>
    <w:lvl w:ilvl="5" w:tplc="0415001B" w:tentative="1">
      <w:start w:val="1"/>
      <w:numFmt w:val="lowerRoman"/>
      <w:lvlText w:val="%6."/>
      <w:lvlJc w:val="right"/>
      <w:pPr>
        <w:ind w:left="4420" w:hanging="180"/>
      </w:pPr>
    </w:lvl>
    <w:lvl w:ilvl="6" w:tplc="0415000F" w:tentative="1">
      <w:start w:val="1"/>
      <w:numFmt w:val="decimal"/>
      <w:lvlText w:val="%7."/>
      <w:lvlJc w:val="left"/>
      <w:pPr>
        <w:ind w:left="5140" w:hanging="360"/>
      </w:pPr>
    </w:lvl>
    <w:lvl w:ilvl="7" w:tplc="04150019" w:tentative="1">
      <w:start w:val="1"/>
      <w:numFmt w:val="lowerLetter"/>
      <w:lvlText w:val="%8."/>
      <w:lvlJc w:val="left"/>
      <w:pPr>
        <w:ind w:left="5860" w:hanging="360"/>
      </w:pPr>
    </w:lvl>
    <w:lvl w:ilvl="8" w:tplc="0415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7B7E6761"/>
    <w:multiLevelType w:val="hybridMultilevel"/>
    <w:tmpl w:val="66ECEB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535516">
    <w:abstractNumId w:val="0"/>
  </w:num>
  <w:num w:numId="2" w16cid:durableId="199324684">
    <w:abstractNumId w:val="3"/>
  </w:num>
  <w:num w:numId="3" w16cid:durableId="2117288854">
    <w:abstractNumId w:val="1"/>
  </w:num>
  <w:num w:numId="4" w16cid:durableId="1928346078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79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26F77"/>
    <w:rsid w:val="00042A51"/>
    <w:rsid w:val="00042D2E"/>
    <w:rsid w:val="0004311B"/>
    <w:rsid w:val="00044C82"/>
    <w:rsid w:val="00070ED6"/>
    <w:rsid w:val="000742DC"/>
    <w:rsid w:val="00081696"/>
    <w:rsid w:val="000843F6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3949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6A9A"/>
    <w:rsid w:val="00177F09"/>
    <w:rsid w:val="0018319A"/>
    <w:rsid w:val="0018530D"/>
    <w:rsid w:val="00192F37"/>
    <w:rsid w:val="001A70D2"/>
    <w:rsid w:val="001D657B"/>
    <w:rsid w:val="001D7B54"/>
    <w:rsid w:val="001E0209"/>
    <w:rsid w:val="001E5FE6"/>
    <w:rsid w:val="001F2CA2"/>
    <w:rsid w:val="00202049"/>
    <w:rsid w:val="002144C0"/>
    <w:rsid w:val="00214EA3"/>
    <w:rsid w:val="0022477D"/>
    <w:rsid w:val="002278A9"/>
    <w:rsid w:val="002336F9"/>
    <w:rsid w:val="002347B4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2047"/>
    <w:rsid w:val="0030395F"/>
    <w:rsid w:val="00305C92"/>
    <w:rsid w:val="003151C5"/>
    <w:rsid w:val="003343CF"/>
    <w:rsid w:val="003347F0"/>
    <w:rsid w:val="00346FE9"/>
    <w:rsid w:val="0034759A"/>
    <w:rsid w:val="003503F6"/>
    <w:rsid w:val="00351A27"/>
    <w:rsid w:val="003530DD"/>
    <w:rsid w:val="00363F78"/>
    <w:rsid w:val="003A0A5B"/>
    <w:rsid w:val="003A1176"/>
    <w:rsid w:val="003B00FA"/>
    <w:rsid w:val="003B28C7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673C0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C5908"/>
    <w:rsid w:val="004D31C0"/>
    <w:rsid w:val="004D3DCE"/>
    <w:rsid w:val="004D5282"/>
    <w:rsid w:val="004F1551"/>
    <w:rsid w:val="004F55A3"/>
    <w:rsid w:val="00501837"/>
    <w:rsid w:val="0050496F"/>
    <w:rsid w:val="00510B10"/>
    <w:rsid w:val="00511744"/>
    <w:rsid w:val="00513B6F"/>
    <w:rsid w:val="00517C63"/>
    <w:rsid w:val="005363C4"/>
    <w:rsid w:val="00536BDE"/>
    <w:rsid w:val="00543ACC"/>
    <w:rsid w:val="0056696D"/>
    <w:rsid w:val="005913BE"/>
    <w:rsid w:val="0059484D"/>
    <w:rsid w:val="00595B8E"/>
    <w:rsid w:val="00596B30"/>
    <w:rsid w:val="005A0855"/>
    <w:rsid w:val="005A3196"/>
    <w:rsid w:val="005C080F"/>
    <w:rsid w:val="005C55E5"/>
    <w:rsid w:val="005C696A"/>
    <w:rsid w:val="005D69C0"/>
    <w:rsid w:val="005E6E85"/>
    <w:rsid w:val="005F31D2"/>
    <w:rsid w:val="005F41B9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412C"/>
    <w:rsid w:val="0070564C"/>
    <w:rsid w:val="00706544"/>
    <w:rsid w:val="007072BA"/>
    <w:rsid w:val="00712FA9"/>
    <w:rsid w:val="0071620A"/>
    <w:rsid w:val="00724677"/>
    <w:rsid w:val="00725459"/>
    <w:rsid w:val="007327BD"/>
    <w:rsid w:val="00734608"/>
    <w:rsid w:val="00735D7F"/>
    <w:rsid w:val="00745302"/>
    <w:rsid w:val="007461D6"/>
    <w:rsid w:val="00746EC8"/>
    <w:rsid w:val="00763BF1"/>
    <w:rsid w:val="00766FD4"/>
    <w:rsid w:val="00776E09"/>
    <w:rsid w:val="0078168C"/>
    <w:rsid w:val="00781916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056C"/>
    <w:rsid w:val="008F12C9"/>
    <w:rsid w:val="008F6E29"/>
    <w:rsid w:val="00902EEF"/>
    <w:rsid w:val="00916188"/>
    <w:rsid w:val="00923D7D"/>
    <w:rsid w:val="00925DB9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159CF"/>
    <w:rsid w:val="00A2245B"/>
    <w:rsid w:val="00A27437"/>
    <w:rsid w:val="00A30110"/>
    <w:rsid w:val="00A36899"/>
    <w:rsid w:val="00A371F6"/>
    <w:rsid w:val="00A43BF6"/>
    <w:rsid w:val="00A53FA5"/>
    <w:rsid w:val="00A54817"/>
    <w:rsid w:val="00A601C8"/>
    <w:rsid w:val="00A60799"/>
    <w:rsid w:val="00A62E71"/>
    <w:rsid w:val="00A66368"/>
    <w:rsid w:val="00A835C6"/>
    <w:rsid w:val="00A84C85"/>
    <w:rsid w:val="00A84CF0"/>
    <w:rsid w:val="00A97DE1"/>
    <w:rsid w:val="00AB053C"/>
    <w:rsid w:val="00AC0ACA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AF7FFE"/>
    <w:rsid w:val="00B06142"/>
    <w:rsid w:val="00B135B1"/>
    <w:rsid w:val="00B1435F"/>
    <w:rsid w:val="00B169DF"/>
    <w:rsid w:val="00B3130B"/>
    <w:rsid w:val="00B40ADB"/>
    <w:rsid w:val="00B43B77"/>
    <w:rsid w:val="00B43E80"/>
    <w:rsid w:val="00B571A7"/>
    <w:rsid w:val="00B57BDE"/>
    <w:rsid w:val="00B607DB"/>
    <w:rsid w:val="00B66529"/>
    <w:rsid w:val="00B75946"/>
    <w:rsid w:val="00B8056E"/>
    <w:rsid w:val="00B819C8"/>
    <w:rsid w:val="00B82308"/>
    <w:rsid w:val="00B90885"/>
    <w:rsid w:val="00BB520A"/>
    <w:rsid w:val="00BC48D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13F4"/>
    <w:rsid w:val="00C324C1"/>
    <w:rsid w:val="00C32CEA"/>
    <w:rsid w:val="00C36992"/>
    <w:rsid w:val="00C473BF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05EDC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C6FF9"/>
    <w:rsid w:val="00DD038B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4378E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201E"/>
    <w:rsid w:val="00F070AB"/>
    <w:rsid w:val="00F17567"/>
    <w:rsid w:val="00F27A7B"/>
    <w:rsid w:val="00F526AF"/>
    <w:rsid w:val="00F53AC0"/>
    <w:rsid w:val="00F617C3"/>
    <w:rsid w:val="00F61A26"/>
    <w:rsid w:val="00F7066B"/>
    <w:rsid w:val="00F82CF4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96C51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AFAFAC-B071-473A-858A-AB7B69BF3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1</Pages>
  <Words>677</Words>
  <Characters>4067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Ewelina Rabiej</cp:lastModifiedBy>
  <cp:revision>4</cp:revision>
  <cp:lastPrinted>2019-02-06T12:12:00Z</cp:lastPrinted>
  <dcterms:created xsi:type="dcterms:W3CDTF">2025-12-08T20:28:00Z</dcterms:created>
  <dcterms:modified xsi:type="dcterms:W3CDTF">2025-12-08T20:29:00Z</dcterms:modified>
</cp:coreProperties>
</file>